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7D4E7" w14:textId="77777777" w:rsidR="00D74D1F" w:rsidRDefault="00D74D1F" w:rsidP="00D74D1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BAXTER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6DF78E9" w14:textId="77777777" w:rsidR="00D74D1F" w:rsidRDefault="00D74D1F" w:rsidP="00D74D1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062E5811" w14:textId="77777777" w:rsidR="00D74D1F" w:rsidRDefault="00D74D1F" w:rsidP="00D74D1F">
      <w:pPr>
        <w:pStyle w:val="NoSpacing"/>
        <w:jc w:val="both"/>
        <w:rPr>
          <w:rFonts w:cs="Times New Roman"/>
          <w:szCs w:val="24"/>
        </w:rPr>
      </w:pPr>
    </w:p>
    <w:p w14:paraId="3AF53A59" w14:textId="77777777" w:rsidR="00D74D1F" w:rsidRDefault="00D74D1F" w:rsidP="00D74D1F">
      <w:pPr>
        <w:pStyle w:val="NoSpacing"/>
        <w:jc w:val="both"/>
        <w:rPr>
          <w:rFonts w:cs="Times New Roman"/>
          <w:szCs w:val="24"/>
        </w:rPr>
      </w:pPr>
    </w:p>
    <w:p w14:paraId="6CCC4EAF" w14:textId="77777777" w:rsidR="00D74D1F" w:rsidRDefault="00D74D1F" w:rsidP="00D74D1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Elizabeth Passmore(q.v.), John </w:t>
      </w:r>
      <w:proofErr w:type="spellStart"/>
      <w:r>
        <w:rPr>
          <w:rFonts w:cs="Times New Roman"/>
          <w:szCs w:val="24"/>
        </w:rPr>
        <w:t>Metyngham</w:t>
      </w:r>
      <w:proofErr w:type="spellEnd"/>
      <w:r>
        <w:rPr>
          <w:rFonts w:cs="Times New Roman"/>
          <w:szCs w:val="24"/>
        </w:rPr>
        <w:t>(q.v.), his wife, Joan(q.v.), and</w:t>
      </w:r>
    </w:p>
    <w:p w14:paraId="74F36E0E" w14:textId="77777777" w:rsidR="00D74D1F" w:rsidRDefault="00D74D1F" w:rsidP="00D74D1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Margaret </w:t>
      </w:r>
      <w:proofErr w:type="spellStart"/>
      <w:r>
        <w:rPr>
          <w:rFonts w:cs="Times New Roman"/>
          <w:szCs w:val="24"/>
        </w:rPr>
        <w:t>Medowe</w:t>
      </w:r>
      <w:proofErr w:type="spellEnd"/>
      <w:r>
        <w:rPr>
          <w:rFonts w:cs="Times New Roman"/>
          <w:szCs w:val="24"/>
        </w:rPr>
        <w:t>(q.v.) brought a plaint of concord against him.</w:t>
      </w:r>
    </w:p>
    <w:p w14:paraId="39D2113D" w14:textId="77777777" w:rsidR="00D74D1F" w:rsidRDefault="00D74D1F" w:rsidP="00D74D1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4AEC1844" w14:textId="77777777" w:rsidR="00D74D1F" w:rsidRDefault="00D74D1F" w:rsidP="00D74D1F">
      <w:pPr>
        <w:pStyle w:val="NoSpacing"/>
        <w:jc w:val="both"/>
        <w:rPr>
          <w:rFonts w:cs="Times New Roman"/>
          <w:szCs w:val="24"/>
        </w:rPr>
      </w:pPr>
    </w:p>
    <w:p w14:paraId="5E6BD100" w14:textId="77777777" w:rsidR="00D74D1F" w:rsidRDefault="00D74D1F" w:rsidP="00D74D1F">
      <w:pPr>
        <w:pStyle w:val="NoSpacing"/>
        <w:jc w:val="both"/>
        <w:rPr>
          <w:rFonts w:cs="Times New Roman"/>
          <w:szCs w:val="24"/>
        </w:rPr>
      </w:pPr>
    </w:p>
    <w:p w14:paraId="693DE735" w14:textId="77777777" w:rsidR="00D74D1F" w:rsidRDefault="00D74D1F" w:rsidP="00D74D1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November 2022</w:t>
      </w:r>
    </w:p>
    <w:p w14:paraId="21FA80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C7A99" w14:textId="77777777" w:rsidR="00D74D1F" w:rsidRDefault="00D74D1F" w:rsidP="009139A6">
      <w:r>
        <w:separator/>
      </w:r>
    </w:p>
  </w:endnote>
  <w:endnote w:type="continuationSeparator" w:id="0">
    <w:p w14:paraId="05884BB6" w14:textId="77777777" w:rsidR="00D74D1F" w:rsidRDefault="00D74D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997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298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7F8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02A94" w14:textId="77777777" w:rsidR="00D74D1F" w:rsidRDefault="00D74D1F" w:rsidP="009139A6">
      <w:r>
        <w:separator/>
      </w:r>
    </w:p>
  </w:footnote>
  <w:footnote w:type="continuationSeparator" w:id="0">
    <w:p w14:paraId="27C993F9" w14:textId="77777777" w:rsidR="00D74D1F" w:rsidRDefault="00D74D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3C6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214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EA0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D1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4D1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1DA6F"/>
  <w15:chartTrackingRefBased/>
  <w15:docId w15:val="{9D48F7B9-52A0-49BC-9B77-F2F266179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74D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2023-01-07T19:26:00Z</dcterms:created>
  <dcterms:modified xsi:type="dcterms:W3CDTF">2023-01-07T19:26:00Z</dcterms:modified>
</cp:coreProperties>
</file>